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3C7" w:rsidRPr="00181A33" w:rsidRDefault="00363697" w:rsidP="00AA73C7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bookmarkStart w:id="0" w:name="_Toc304363676"/>
      <w:bookmarkStart w:id="1" w:name="_Toc482792130"/>
      <w:r w:rsidRPr="00F7558B">
        <w:rPr>
          <w:rFonts w:ascii="Times New Roman" w:eastAsia="Calibri" w:hAnsi="Times New Roman"/>
          <w:b/>
          <w:sz w:val="28"/>
          <w:szCs w:val="28"/>
        </w:rPr>
        <w:t xml:space="preserve">ПРИЛОЖЕНИЕ № </w:t>
      </w:r>
      <w:bookmarkEnd w:id="0"/>
      <w:r w:rsidRPr="00F7558B">
        <w:rPr>
          <w:rFonts w:ascii="Times New Roman" w:eastAsia="Calibri" w:hAnsi="Times New Roman"/>
          <w:b/>
          <w:sz w:val="28"/>
          <w:szCs w:val="28"/>
        </w:rPr>
        <w:t>2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br/>
      </w:r>
      <w:bookmarkEnd w:id="1"/>
    </w:p>
    <w:p w:rsidR="000137E4" w:rsidRPr="000137E4" w:rsidRDefault="000137E4" w:rsidP="000137E4">
      <w:pPr>
        <w:jc w:val="right"/>
        <w:rPr>
          <w:rFonts w:ascii="Times New Roman" w:hAnsi="Times New Roman"/>
          <w:sz w:val="20"/>
        </w:rPr>
      </w:pPr>
    </w:p>
    <w:p w:rsidR="00FF3EA6" w:rsidRPr="00232ABC" w:rsidRDefault="001D50F1" w:rsidP="000137E4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</w:rPr>
      </w:pPr>
      <w:proofErr w:type="gramStart"/>
      <w:r w:rsidRPr="001D50F1">
        <w:rPr>
          <w:rFonts w:ascii="Times New Roman" w:hAnsi="Times New Roman"/>
          <w:sz w:val="24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Pr="001D50F1">
        <w:rPr>
          <w:rFonts w:ascii="Times New Roman" w:hAnsi="Times New Roman"/>
          <w:sz w:val="24"/>
        </w:rPr>
        <w:t>Обояни</w:t>
      </w:r>
      <w:proofErr w:type="spellEnd"/>
      <w:r w:rsidRPr="001D50F1">
        <w:rPr>
          <w:rFonts w:ascii="Times New Roman" w:hAnsi="Times New Roman"/>
          <w:sz w:val="24"/>
        </w:rPr>
        <w:t xml:space="preserve"> км 585+000 – км 598+000, обход г. Фатеж км 475+000 - км 484+000, подъезд к г. Курску км 29+031</w:t>
      </w:r>
      <w:proofErr w:type="gramEnd"/>
      <w:r w:rsidRPr="001D50F1">
        <w:rPr>
          <w:rFonts w:ascii="Times New Roman" w:hAnsi="Times New Roman"/>
          <w:sz w:val="24"/>
        </w:rPr>
        <w:t xml:space="preserve">– </w:t>
      </w:r>
      <w:proofErr w:type="gramStart"/>
      <w:r w:rsidRPr="001D50F1">
        <w:rPr>
          <w:rFonts w:ascii="Times New Roman" w:hAnsi="Times New Roman"/>
          <w:sz w:val="24"/>
        </w:rPr>
        <w:t>км</w:t>
      </w:r>
      <w:proofErr w:type="gramEnd"/>
      <w:r w:rsidRPr="001D50F1">
        <w:rPr>
          <w:rFonts w:ascii="Times New Roman" w:hAnsi="Times New Roman"/>
          <w:sz w:val="24"/>
        </w:rPr>
        <w:t xml:space="preserve"> 31+062 , Курская область</w:t>
      </w:r>
      <w:r w:rsidR="00FF3EA6" w:rsidRPr="00232ABC">
        <w:rPr>
          <w:rFonts w:ascii="Times New Roman" w:hAnsi="Times New Roman"/>
          <w:sz w:val="24"/>
        </w:rPr>
        <w:t>.</w:t>
      </w:r>
    </w:p>
    <w:p w:rsidR="00DC68E6" w:rsidRPr="00232ABC" w:rsidRDefault="00DC68E6" w:rsidP="00363697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63697" w:rsidRPr="00232ABC" w:rsidRDefault="00363697" w:rsidP="00363697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32ABC">
        <w:rPr>
          <w:rFonts w:ascii="Times New Roman" w:eastAsia="Calibri" w:hAnsi="Times New Roman"/>
          <w:b/>
          <w:sz w:val="28"/>
          <w:szCs w:val="28"/>
        </w:rPr>
        <w:t>Акт передачи Объекта на содержание</w:t>
      </w:r>
    </w:p>
    <w:p w:rsidR="00DF03FA" w:rsidRPr="00232ABC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232ABC">
        <w:rPr>
          <w:rFonts w:ascii="Times New Roman" w:eastAsia="Calibri" w:hAnsi="Times New Roman"/>
          <w:b/>
          <w:sz w:val="28"/>
          <w:szCs w:val="28"/>
        </w:rPr>
        <w:t>________________________________________________________</w:t>
      </w:r>
      <w:r w:rsidR="00B153F5" w:rsidRPr="00232ABC">
        <w:rPr>
          <w:rFonts w:ascii="Times New Roman" w:eastAsia="Calibri" w:hAnsi="Times New Roman"/>
          <w:sz w:val="28"/>
          <w:szCs w:val="28"/>
        </w:rPr>
        <w:t xml:space="preserve"> </w:t>
      </w:r>
    </w:p>
    <w:p w:rsidR="00363697" w:rsidRPr="00232ABC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232ABC">
        <w:rPr>
          <w:rFonts w:ascii="Times New Roman" w:eastAsia="Calibri" w:hAnsi="Times New Roman"/>
          <w:sz w:val="28"/>
          <w:szCs w:val="28"/>
        </w:rPr>
        <w:t>(наименование</w:t>
      </w:r>
      <w:r w:rsidR="00022002" w:rsidRPr="00232ABC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232ABC">
        <w:rPr>
          <w:rFonts w:ascii="Times New Roman" w:eastAsia="Calibri" w:hAnsi="Times New Roman"/>
          <w:sz w:val="28"/>
          <w:szCs w:val="28"/>
        </w:rPr>
        <w:t>)</w:t>
      </w:r>
    </w:p>
    <w:p w:rsidR="00363697" w:rsidRPr="000D76FE" w:rsidRDefault="00363697" w:rsidP="006C453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proofErr w:type="gramStart"/>
      <w:r w:rsidRPr="00232ABC">
        <w:rPr>
          <w:rFonts w:ascii="Times New Roman" w:eastAsia="Calibri" w:hAnsi="Times New Roman"/>
          <w:sz w:val="28"/>
          <w:szCs w:val="28"/>
        </w:rPr>
        <w:t xml:space="preserve">На основании государственного контракта № ________ от </w:t>
      </w:r>
      <w:r w:rsidR="00232ABC">
        <w:rPr>
          <w:rFonts w:ascii="Times New Roman" w:eastAsia="Calibri" w:hAnsi="Times New Roman"/>
          <w:sz w:val="28"/>
          <w:szCs w:val="28"/>
        </w:rPr>
        <w:t xml:space="preserve"> </w:t>
      </w:r>
      <w:r w:rsidRPr="00232ABC">
        <w:rPr>
          <w:rFonts w:ascii="Times New Roman" w:eastAsia="Calibri" w:hAnsi="Times New Roman"/>
          <w:sz w:val="28"/>
          <w:szCs w:val="28"/>
        </w:rPr>
        <w:t xml:space="preserve">«___» _______20__г. на </w:t>
      </w:r>
      <w:r w:rsidR="00E12A8B" w:rsidRPr="00232ABC">
        <w:rPr>
          <w:rFonts w:ascii="Times New Roman" w:eastAsia="Calibri" w:hAnsi="Times New Roman"/>
          <w:sz w:val="28"/>
          <w:szCs w:val="28"/>
        </w:rPr>
        <w:t>оказание услуг</w:t>
      </w:r>
      <w:r w:rsidRPr="00232ABC">
        <w:rPr>
          <w:rFonts w:ascii="Times New Roman" w:eastAsia="Calibri" w:hAnsi="Times New Roman"/>
          <w:sz w:val="28"/>
          <w:szCs w:val="28"/>
        </w:rPr>
        <w:t xml:space="preserve"> по </w:t>
      </w:r>
      <w:r w:rsidR="00B216B4">
        <w:rPr>
          <w:rFonts w:ascii="Times New Roman" w:eastAsia="Calibri" w:hAnsi="Times New Roman"/>
          <w:sz w:val="28"/>
          <w:szCs w:val="28"/>
        </w:rPr>
        <w:t>с</w:t>
      </w:r>
      <w:r w:rsidR="00B216B4" w:rsidRPr="00B216B4">
        <w:rPr>
          <w:rFonts w:ascii="Times New Roman" w:eastAsia="Calibri" w:hAnsi="Times New Roman"/>
          <w:sz w:val="28"/>
          <w:szCs w:val="28"/>
        </w:rPr>
        <w:t>одержани</w:t>
      </w:r>
      <w:r w:rsidR="00B216B4">
        <w:rPr>
          <w:rFonts w:ascii="Times New Roman" w:eastAsia="Calibri" w:hAnsi="Times New Roman"/>
          <w:sz w:val="28"/>
          <w:szCs w:val="28"/>
        </w:rPr>
        <w:t>ю</w:t>
      </w:r>
      <w:r w:rsidR="00B216B4" w:rsidRPr="00B216B4">
        <w:rPr>
          <w:rFonts w:ascii="Times New Roman" w:eastAsia="Calibri" w:hAnsi="Times New Roman"/>
          <w:sz w:val="28"/>
          <w:szCs w:val="28"/>
        </w:rPr>
        <w:t xml:space="preserve"> искусственных  сооружений  на  автомобильной  дороге М-2 «Крым» Москва – Тула – Орел – Курск – Белгород - граница с Украиной, участки км 456+040 – км 476+230, км 483+340 - км 584+963, км 597+555 - км 603+000, обход г. </w:t>
      </w:r>
      <w:proofErr w:type="spellStart"/>
      <w:r w:rsidR="00B216B4" w:rsidRPr="00B216B4">
        <w:rPr>
          <w:rFonts w:ascii="Times New Roman" w:eastAsia="Calibri" w:hAnsi="Times New Roman"/>
          <w:sz w:val="28"/>
          <w:szCs w:val="28"/>
        </w:rPr>
        <w:t>Обояни</w:t>
      </w:r>
      <w:proofErr w:type="spellEnd"/>
      <w:r w:rsidR="00B216B4" w:rsidRPr="00B216B4">
        <w:rPr>
          <w:rFonts w:ascii="Times New Roman" w:eastAsia="Calibri" w:hAnsi="Times New Roman"/>
          <w:sz w:val="28"/>
          <w:szCs w:val="28"/>
        </w:rPr>
        <w:t xml:space="preserve"> км 585+000 – км 598+000, обход г. Фатеж км 475</w:t>
      </w:r>
      <w:proofErr w:type="gramEnd"/>
      <w:r w:rsidR="00B216B4" w:rsidRPr="00B216B4">
        <w:rPr>
          <w:rFonts w:ascii="Times New Roman" w:eastAsia="Calibri" w:hAnsi="Times New Roman"/>
          <w:sz w:val="28"/>
          <w:szCs w:val="28"/>
        </w:rPr>
        <w:t>+000 - км 484+000,  подъезд к г. Курску  км 29+031– км 31+062 , Курская область</w:t>
      </w:r>
      <w:r w:rsidRPr="000D76FE">
        <w:rPr>
          <w:rFonts w:ascii="Times New Roman" w:eastAsia="Calibri" w:hAnsi="Times New Roman"/>
          <w:sz w:val="28"/>
          <w:szCs w:val="28"/>
        </w:rPr>
        <w:t>, заключенного между 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</w:t>
      </w:r>
      <w:r w:rsidR="00931E96">
        <w:rPr>
          <w:rFonts w:ascii="Times New Roman" w:eastAsia="Calibri" w:hAnsi="Times New Roman"/>
          <w:sz w:val="28"/>
          <w:szCs w:val="28"/>
        </w:rPr>
        <w:t>_____________</w:t>
      </w:r>
      <w:r w:rsidR="00B153F5">
        <w:rPr>
          <w:rFonts w:ascii="Times New Roman" w:eastAsia="Calibri" w:hAnsi="Times New Roman"/>
          <w:sz w:val="28"/>
          <w:szCs w:val="28"/>
        </w:rPr>
        <w:t>_______</w:t>
      </w:r>
      <w:r w:rsidRPr="000D76FE">
        <w:rPr>
          <w:rFonts w:ascii="Times New Roman" w:eastAsia="Calibri" w:hAnsi="Times New Roman"/>
          <w:sz w:val="28"/>
          <w:szCs w:val="28"/>
        </w:rPr>
        <w:t>,</w:t>
      </w:r>
      <w:r w:rsidR="00931E96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как Заказчиком, и ________________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___________________________</w:t>
      </w:r>
      <w:r w:rsidR="00931E96">
        <w:rPr>
          <w:rFonts w:ascii="Times New Roman" w:eastAsia="Calibri" w:hAnsi="Times New Roman"/>
          <w:sz w:val="28"/>
          <w:szCs w:val="28"/>
        </w:rPr>
        <w:t>_____</w:t>
      </w:r>
      <w:r w:rsidR="00B153F5">
        <w:rPr>
          <w:rFonts w:ascii="Times New Roman" w:eastAsia="Calibri" w:hAnsi="Times New Roman"/>
          <w:sz w:val="28"/>
          <w:szCs w:val="28"/>
        </w:rPr>
        <w:t>_</w:t>
      </w:r>
      <w:r w:rsidRPr="000D76FE">
        <w:rPr>
          <w:rFonts w:ascii="Times New Roman" w:eastAsia="Calibri" w:hAnsi="Times New Roman"/>
          <w:sz w:val="28"/>
          <w:szCs w:val="28"/>
        </w:rPr>
        <w:t xml:space="preserve"> как </w:t>
      </w:r>
      <w:r w:rsidR="00CA6FC9">
        <w:rPr>
          <w:rFonts w:ascii="Times New Roman" w:eastAsia="Calibri" w:hAnsi="Times New Roman"/>
          <w:sz w:val="28"/>
          <w:szCs w:val="28"/>
        </w:rPr>
        <w:t xml:space="preserve"> 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Представителя Заказчика ____</w:t>
      </w:r>
      <w:r w:rsidR="00BC4013">
        <w:rPr>
          <w:rFonts w:ascii="Times New Roman" w:eastAsia="Calibri" w:hAnsi="Times New Roman"/>
          <w:sz w:val="28"/>
          <w:szCs w:val="28"/>
        </w:rPr>
        <w:t>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Представителя </w:t>
      </w:r>
      <w:r w:rsidR="00CA6FC9">
        <w:rPr>
          <w:rFonts w:ascii="Times New Roman" w:eastAsia="Calibri" w:hAnsi="Times New Roman"/>
          <w:sz w:val="28"/>
          <w:szCs w:val="28"/>
        </w:rPr>
        <w:t>Исполнителя</w:t>
      </w:r>
      <w:r w:rsidR="00B153F5">
        <w:rPr>
          <w:rFonts w:ascii="Times New Roman" w:eastAsia="Calibri" w:hAnsi="Times New Roman"/>
          <w:sz w:val="28"/>
          <w:szCs w:val="28"/>
        </w:rPr>
        <w:t xml:space="preserve">_______________________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произвели в натуре осмотр передаваемых на содержание </w:t>
      </w:r>
      <w:r w:rsidR="00E12A8B"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 w:rsidR="00E12A8B"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 w:rsidR="00BC4013">
        <w:rPr>
          <w:rFonts w:ascii="Times New Roman" w:eastAsia="Calibri" w:hAnsi="Times New Roman"/>
          <w:sz w:val="28"/>
          <w:szCs w:val="28"/>
        </w:rPr>
        <w:t>е</w:t>
      </w:r>
      <w:r w:rsidR="00E12A8B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автомобильной дороги общего пользования федерального значения: ____________________ (наименование участков автодорог</w:t>
      </w:r>
      <w:r w:rsidR="00022002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  <w:r w:rsidR="00E12A8B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состав, описание, основные технические и эксплуатационные характеристики и параметры которых приведены в Приложении №1 к государственному контракту № _____ от «___» _______20__г.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Комиссией установлены следующие дефекты, не отраженные в данных диагностики: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Искусственные сооружения</w:t>
      </w:r>
    </w:p>
    <w:p w:rsidR="00363697" w:rsidRPr="000D76FE" w:rsidRDefault="00363697" w:rsidP="00363697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Другие элементы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____________________________________________________________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 передаваемых участках в ______ годах планируется проведение работ: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капитальному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реконструкции (указать адрес и год выполнения работ).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Сдал: </w:t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0D76FE">
        <w:rPr>
          <w:rFonts w:ascii="Times New Roman" w:eastAsia="Calibri" w:hAnsi="Times New Roman"/>
          <w:b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                            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363697" w:rsidRPr="000D76FE" w:rsidRDefault="00CA6FC9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</w:t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 xml:space="preserve">           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</w:p>
    <w:p w:rsidR="00363697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B0DB7" w:rsidRDefault="008B0DB7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4E5457" w:rsidRDefault="004E5457"/>
    <w:p w:rsidR="004E5457" w:rsidRDefault="004E5457"/>
    <w:p w:rsidR="00E12A8B" w:rsidRDefault="00E12A8B"/>
    <w:p w:rsidR="00E12A8B" w:rsidRDefault="00E12A8B"/>
    <w:p w:rsidR="00E12A8B" w:rsidRDefault="00E12A8B"/>
    <w:p w:rsidR="00E12A8B" w:rsidRDefault="00E12A8B"/>
    <w:p w:rsidR="00E12A8B" w:rsidRDefault="00E12A8B"/>
    <w:p w:rsidR="001E05A0" w:rsidRDefault="001E05A0"/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lastRenderedPageBreak/>
        <w:t xml:space="preserve">Приложения 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к Акту передачи Объекта на содержание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Акт передачи документации по Объекту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</w:t>
      </w:r>
      <w:r w:rsidR="00B153F5" w:rsidRPr="001E05A0">
        <w:rPr>
          <w:rFonts w:ascii="Times New Roman" w:eastAsia="Calibri" w:hAnsi="Times New Roman"/>
          <w:sz w:val="28"/>
          <w:szCs w:val="28"/>
        </w:rPr>
        <w:t xml:space="preserve"> </w:t>
      </w:r>
      <w:r w:rsidRPr="001E05A0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1E05A0">
        <w:rPr>
          <w:rFonts w:ascii="Times New Roman" w:eastAsia="Calibri" w:hAnsi="Times New Roman"/>
          <w:sz w:val="28"/>
          <w:szCs w:val="28"/>
        </w:rPr>
        <w:t>)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C06C3A" w:rsidRPr="00CC04E2" w:rsidRDefault="00C06C3A" w:rsidP="00C06C3A">
      <w:pPr>
        <w:tabs>
          <w:tab w:val="left" w:pos="284"/>
        </w:tabs>
        <w:spacing w:after="0"/>
        <w:ind w:left="353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</w:t>
      </w:r>
      <w:r w:rsidR="00136C0F" w:rsidRPr="00136C0F">
        <w:t xml:space="preserve"> </w:t>
      </w:r>
      <w:r w:rsidR="00136C0F" w:rsidRPr="00136C0F">
        <w:rPr>
          <w:rFonts w:ascii="Times New Roman" w:eastAsia="Calibri" w:hAnsi="Times New Roman"/>
          <w:sz w:val="28"/>
          <w:szCs w:val="28"/>
        </w:rPr>
        <w:t xml:space="preserve">Книги мостов (путепроводов)  </w:t>
      </w:r>
      <w:bookmarkStart w:id="2" w:name="_GoBack"/>
      <w:bookmarkEnd w:id="2"/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C06C3A" w:rsidRPr="00CC04E2" w:rsidRDefault="00C06C3A" w:rsidP="00C06C3A">
      <w:pPr>
        <w:tabs>
          <w:tab w:val="left" w:pos="284"/>
        </w:tabs>
        <w:spacing w:after="0"/>
        <w:ind w:left="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2. </w:t>
      </w:r>
      <w:r w:rsidRPr="00CC04E2">
        <w:rPr>
          <w:rFonts w:ascii="Times New Roman" w:eastAsia="Calibri" w:hAnsi="Times New Roman"/>
          <w:sz w:val="28"/>
          <w:szCs w:val="28"/>
        </w:rPr>
        <w:t xml:space="preserve">Паспорта подъемных платформ для инвалидов </w:t>
      </w:r>
      <w:r w:rsidRPr="00CC04E2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 w:rsidRPr="00EF69BB">
        <w:t xml:space="preserve"> </w:t>
      </w:r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C06C3A" w:rsidRPr="001E05A0" w:rsidRDefault="00C06C3A" w:rsidP="00C06C3A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3</w:t>
      </w:r>
      <w:r w:rsidRPr="001E05A0">
        <w:rPr>
          <w:rFonts w:ascii="Times New Roman" w:eastAsia="Calibri" w:hAnsi="Times New Roman"/>
          <w:sz w:val="28"/>
          <w:szCs w:val="28"/>
        </w:rPr>
        <w:t>.Адресная программа с указанием планируемых работ по капитальному ремонту,</w:t>
      </w:r>
      <w:r w:rsidRPr="001E05A0">
        <w:rPr>
          <w:rFonts w:ascii="Times New Roman" w:eastAsia="Calibri" w:hAnsi="Times New Roman"/>
          <w:sz w:val="28"/>
          <w:szCs w:val="28"/>
        </w:rPr>
        <w:br/>
        <w:t xml:space="preserve"> ремонту и реконструкции </w:t>
      </w:r>
      <w:r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1E05A0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1E05A0">
        <w:rPr>
          <w:rFonts w:ascii="Times New Roman" w:eastAsia="Calibri" w:hAnsi="Times New Roman"/>
          <w:sz w:val="28"/>
          <w:szCs w:val="28"/>
        </w:rPr>
        <w:t xml:space="preserve">автомобильных дорог _________________________ на _________листах;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применимо).</w:t>
      </w:r>
    </w:p>
    <w:p w:rsidR="00C06C3A" w:rsidRPr="001E05A0" w:rsidRDefault="00C06C3A" w:rsidP="00C06C3A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1E05A0">
        <w:rPr>
          <w:rFonts w:ascii="Times New Roman" w:eastAsia="Calibri" w:hAnsi="Times New Roman"/>
          <w:i/>
          <w:sz w:val="28"/>
          <w:szCs w:val="28"/>
        </w:rPr>
        <w:t>.</w:t>
      </w:r>
      <w:r w:rsidRPr="001E05A0">
        <w:rPr>
          <w:rFonts w:ascii="Times New Roman" w:eastAsia="Calibri" w:hAnsi="Times New Roman"/>
          <w:sz w:val="28"/>
          <w:szCs w:val="28"/>
        </w:rPr>
        <w:t xml:space="preserve"> Иные документы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>
        <w:rPr>
          <w:rFonts w:ascii="Times New Roman" w:eastAsia="Calibri" w:hAnsi="Times New Roman"/>
          <w:i/>
          <w:sz w:val="28"/>
          <w:szCs w:val="28"/>
        </w:rPr>
        <w:t>.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sz w:val="28"/>
          <w:szCs w:val="28"/>
        </w:rPr>
        <w:t xml:space="preserve">Сдал: </w:t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1E05A0">
        <w:rPr>
          <w:rFonts w:ascii="Times New Roman" w:eastAsia="Calibri" w:hAnsi="Times New Roman"/>
          <w:b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 xml:space="preserve">                             П</w:t>
      </w:r>
      <w:r w:rsidRPr="001E05A0">
        <w:rPr>
          <w:rFonts w:ascii="Times New Roman" w:eastAsia="Calibri" w:hAnsi="Times New Roman"/>
          <w:b/>
          <w:sz w:val="28"/>
          <w:szCs w:val="28"/>
        </w:rPr>
        <w:t xml:space="preserve">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1E05A0" w:rsidRPr="001E05A0" w:rsidRDefault="00CA6FC9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</w:t>
      </w:r>
      <w:r w:rsidR="001E05A0" w:rsidRPr="001E05A0">
        <w:rPr>
          <w:rFonts w:ascii="Times New Roman" w:eastAsia="Calibri" w:hAnsi="Times New Roman"/>
          <w:sz w:val="28"/>
          <w:szCs w:val="28"/>
        </w:rPr>
        <w:t>______________________</w:t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  <w:t>________________________</w:t>
      </w:r>
    </w:p>
    <w:p w:rsidR="001E05A0" w:rsidRDefault="001E05A0"/>
    <w:sectPr w:rsidR="001E05A0" w:rsidSect="003636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4B8"/>
    <w:multiLevelType w:val="hybridMultilevel"/>
    <w:tmpl w:val="838626D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54366E"/>
    <w:multiLevelType w:val="hybridMultilevel"/>
    <w:tmpl w:val="65DC2A7A"/>
    <w:lvl w:ilvl="0" w:tplc="FFFFFFFF">
      <w:start w:val="1"/>
      <w:numFmt w:val="decimal"/>
      <w:lvlText w:val="%1."/>
      <w:lvlJc w:val="left"/>
      <w:pPr>
        <w:tabs>
          <w:tab w:val="num" w:pos="3959"/>
        </w:tabs>
        <w:ind w:left="3959" w:hanging="36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97"/>
    <w:rsid w:val="000137E4"/>
    <w:rsid w:val="00022002"/>
    <w:rsid w:val="000A48A3"/>
    <w:rsid w:val="000C1AD5"/>
    <w:rsid w:val="00136C0F"/>
    <w:rsid w:val="001565A6"/>
    <w:rsid w:val="001B03A5"/>
    <w:rsid w:val="001D097D"/>
    <w:rsid w:val="001D50F1"/>
    <w:rsid w:val="001D6FD9"/>
    <w:rsid w:val="001E05A0"/>
    <w:rsid w:val="001E66B5"/>
    <w:rsid w:val="001F4E53"/>
    <w:rsid w:val="00232ABC"/>
    <w:rsid w:val="002B47C6"/>
    <w:rsid w:val="002D1016"/>
    <w:rsid w:val="00301438"/>
    <w:rsid w:val="00363697"/>
    <w:rsid w:val="0036732F"/>
    <w:rsid w:val="00414C06"/>
    <w:rsid w:val="00422D0D"/>
    <w:rsid w:val="004235DF"/>
    <w:rsid w:val="00451006"/>
    <w:rsid w:val="00463B8C"/>
    <w:rsid w:val="004759C1"/>
    <w:rsid w:val="004E5457"/>
    <w:rsid w:val="00573E03"/>
    <w:rsid w:val="0059314A"/>
    <w:rsid w:val="005C44B2"/>
    <w:rsid w:val="005E2E5E"/>
    <w:rsid w:val="0064637D"/>
    <w:rsid w:val="006674D2"/>
    <w:rsid w:val="006A16F2"/>
    <w:rsid w:val="006C4537"/>
    <w:rsid w:val="006F73F3"/>
    <w:rsid w:val="00720142"/>
    <w:rsid w:val="00722016"/>
    <w:rsid w:val="007867DE"/>
    <w:rsid w:val="007B01BD"/>
    <w:rsid w:val="00805B0E"/>
    <w:rsid w:val="008B0DB7"/>
    <w:rsid w:val="008E0F55"/>
    <w:rsid w:val="00924358"/>
    <w:rsid w:val="00931E96"/>
    <w:rsid w:val="00980CBA"/>
    <w:rsid w:val="009B2927"/>
    <w:rsid w:val="009B61F0"/>
    <w:rsid w:val="00A33202"/>
    <w:rsid w:val="00AA5822"/>
    <w:rsid w:val="00AA73C7"/>
    <w:rsid w:val="00AB655B"/>
    <w:rsid w:val="00AE1316"/>
    <w:rsid w:val="00AE5D3F"/>
    <w:rsid w:val="00B059C4"/>
    <w:rsid w:val="00B153F5"/>
    <w:rsid w:val="00B216B4"/>
    <w:rsid w:val="00BC4013"/>
    <w:rsid w:val="00BF34DC"/>
    <w:rsid w:val="00C02554"/>
    <w:rsid w:val="00C06C3A"/>
    <w:rsid w:val="00C80E22"/>
    <w:rsid w:val="00CA6FC9"/>
    <w:rsid w:val="00CC5A0E"/>
    <w:rsid w:val="00D05219"/>
    <w:rsid w:val="00D90F09"/>
    <w:rsid w:val="00DB4D56"/>
    <w:rsid w:val="00DC0593"/>
    <w:rsid w:val="00DC68E6"/>
    <w:rsid w:val="00DF03FA"/>
    <w:rsid w:val="00E12A8B"/>
    <w:rsid w:val="00E15642"/>
    <w:rsid w:val="00E16405"/>
    <w:rsid w:val="00E90BD5"/>
    <w:rsid w:val="00EE3922"/>
    <w:rsid w:val="00F55CAA"/>
    <w:rsid w:val="00F7558B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A6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A6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9622E4D</Template>
  <TotalTime>138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43</cp:revision>
  <dcterms:created xsi:type="dcterms:W3CDTF">2017-12-06T13:42:00Z</dcterms:created>
  <dcterms:modified xsi:type="dcterms:W3CDTF">2026-07-01T10:17:00Z</dcterms:modified>
</cp:coreProperties>
</file>